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09CF2" w14:textId="2F087749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0C71D884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68C0950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5BCC67F4" w14:textId="34EA62C3" w:rsidR="00693597" w:rsidRDefault="00693597" w:rsidP="00791924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Text1"/>
            <w:enabled/>
            <w:calcOnExit w:val="0"/>
            <w:textInput>
              <w:maxLength w:val="30"/>
            </w:textInput>
          </w:ffData>
        </w:fldChar>
      </w:r>
      <w:bookmarkStart w:id="0" w:name="Text1"/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bookmarkEnd w:id="0"/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Courier New" w:hAnsi="Courier New"/>
          <w:u w:val="single"/>
        </w:rPr>
        <w:t xml:space="preserve">        </w:t>
      </w:r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r w:rsidR="00F571B8" w:rsidRPr="00124DBF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 w:rsidRPr="00124DBF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 w:rsidRPr="00124DBF">
        <w:rPr>
          <w:rFonts w:ascii="Courier New" w:hAnsi="Courier New"/>
          <w:sz w:val="24"/>
          <w:szCs w:val="24"/>
          <w:u w:val="single"/>
        </w:rPr>
      </w:r>
      <w:r w:rsidR="00F571B8" w:rsidRPr="00124DBF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 w:rsidRPr="00124DBF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 w:rsidRPr="00124DBF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 w:rsidRPr="00124DBF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 w:rsidRPr="00124DBF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 w:rsidRPr="00124DBF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 w:rsidRPr="00124DBF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 xml:space="preserve">      </w:t>
      </w:r>
      <w:r w:rsidR="008A1829">
        <w:rPr>
          <w:rFonts w:ascii="Arial" w:hAnsi="Arial"/>
          <w:sz w:val="18"/>
        </w:rPr>
        <w:t>(Name und Anschrift des Bieters)</w:t>
      </w:r>
      <w:r w:rsidR="008A1829">
        <w:rPr>
          <w:rFonts w:ascii="Arial" w:hAnsi="Arial"/>
          <w:sz w:val="18"/>
        </w:rPr>
        <w:tab/>
      </w:r>
      <w:r w:rsidR="008A1829">
        <w:rPr>
          <w:rFonts w:ascii="Arial" w:hAnsi="Arial"/>
          <w:sz w:val="18"/>
        </w:rPr>
        <w:tab/>
        <w:t xml:space="preserve">      (Ort)</w:t>
      </w:r>
      <w:r w:rsidR="008A1829">
        <w:rPr>
          <w:rFonts w:ascii="Arial" w:hAnsi="Arial"/>
          <w:sz w:val="18"/>
        </w:rPr>
        <w:tab/>
        <w:t>(Datum)</w:t>
      </w:r>
      <w:r w:rsidR="008A1829">
        <w:rPr>
          <w:rFonts w:ascii="Arial" w:hAnsi="Arial"/>
          <w:sz w:val="18"/>
        </w:rPr>
        <w:br/>
      </w:r>
      <w:r>
        <w:rPr>
          <w:rFonts w:ascii="Arial" w:hAnsi="Arial"/>
          <w:sz w:val="18"/>
        </w:rPr>
        <w:br/>
      </w:r>
    </w:p>
    <w:p w14:paraId="4BBCF540" w14:textId="45208C07" w:rsidR="00693597" w:rsidRDefault="00872DF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7519718" wp14:editId="4A8AAD20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18225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4CCA8607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084AA6A" w14:textId="276D2E95" w:rsidR="00693597" w:rsidRPr="003E27AE" w:rsidRDefault="0054757D" w:rsidP="0054757D">
                            <w:pPr>
                              <w:jc w:val="center"/>
                              <w:rPr>
                                <w:rFonts w:ascii="Arial" w:hAnsi="Arial"/>
                                <w:color w:val="2E74B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spätestens am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</w:t>
                            </w:r>
                            <w:r w:rsidR="00E61573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>s. Vergabeunterlagen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1971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19618225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4CCA8607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1084AA6A" w14:textId="276D2E95" w:rsidR="00693597" w:rsidRPr="003E27AE" w:rsidRDefault="0054757D" w:rsidP="0054757D">
                      <w:pPr>
                        <w:jc w:val="center"/>
                        <w:rPr>
                          <w:rFonts w:ascii="Arial" w:hAnsi="Arial"/>
                          <w:color w:val="2E74B5"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spätestens am</w:t>
                      </w:r>
                      <w:r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</w:t>
                      </w:r>
                      <w:r w:rsidR="00E61573"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>s. Vergabeunterlagen</w:t>
                      </w:r>
                    </w:p>
                  </w:txbxContent>
                </v:textbox>
              </v:shape>
            </w:pict>
          </mc:Fallback>
        </mc:AlternateContent>
      </w:r>
      <w:r w:rsidR="003E068F">
        <w:object w:dxaOrig="1725" w:dyaOrig="570" w14:anchorId="101E7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35pt;height:16.9pt" o:ole="">
            <v:imagedata r:id="rId7" o:title=""/>
          </v:shape>
          <o:OLEObject Type="Embed" ProgID="Paint.Picture" ShapeID="_x0000_i1025" DrawAspect="Content" ObjectID="_1841545068" r:id="rId8"/>
        </w:object>
      </w:r>
      <w:r w:rsidR="00693597">
        <w:t xml:space="preserve"> </w:t>
      </w:r>
      <w:r w:rsidR="002A6CAD" w:rsidRPr="003E068F">
        <w:rPr>
          <w:rFonts w:ascii="Arial Black" w:hAnsi="Arial Black"/>
        </w:rPr>
        <w:t>Service</w:t>
      </w:r>
      <w:r w:rsidR="00693597" w:rsidRPr="003E068F">
        <w:rPr>
          <w:rFonts w:ascii="Arial Black" w:hAnsi="Arial Black"/>
          <w:sz w:val="18"/>
          <w:szCs w:val="18"/>
        </w:rPr>
        <w:t xml:space="preserve"> </w:t>
      </w:r>
      <w:r w:rsidR="00693597" w:rsidRPr="003E068F">
        <w:rPr>
          <w:rFonts w:ascii="Arial Black" w:hAnsi="Arial Black"/>
        </w:rPr>
        <w:t>GmbH</w:t>
      </w:r>
      <w:r w:rsidR="00693597" w:rsidRPr="003E068F">
        <w:rPr>
          <w:rFonts w:ascii="Arial Black" w:hAnsi="Arial Black"/>
          <w:sz w:val="18"/>
          <w:szCs w:val="18"/>
        </w:rPr>
        <w:t xml:space="preserve">  </w:t>
      </w:r>
    </w:p>
    <w:p w14:paraId="2B196A86" w14:textId="77777777" w:rsidR="00693597" w:rsidRPr="003E068F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</w:rPr>
      </w:pPr>
      <w:r w:rsidRPr="003E068F">
        <w:rPr>
          <w:rFonts w:ascii="Arial Black" w:hAnsi="Arial Black" w:cs="Arial"/>
        </w:rPr>
        <w:t>Strategischer</w:t>
      </w:r>
      <w:r w:rsidR="00693597" w:rsidRPr="003E068F">
        <w:rPr>
          <w:rFonts w:ascii="Arial Black" w:hAnsi="Arial Black" w:cs="Arial"/>
        </w:rPr>
        <w:t xml:space="preserve"> Einkauf </w:t>
      </w:r>
      <w:r w:rsidR="00693597" w:rsidRPr="003E068F">
        <w:rPr>
          <w:rFonts w:ascii="Arial Black" w:hAnsi="Arial Black" w:cs="Arial"/>
        </w:rPr>
        <w:tab/>
      </w:r>
    </w:p>
    <w:p w14:paraId="09185B18" w14:textId="77777777" w:rsidR="008916E3" w:rsidRPr="003E068F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 Black" w:hAnsi="Arial Black"/>
          <w:b/>
        </w:rPr>
      </w:pPr>
      <w:r w:rsidRPr="003E068F">
        <w:rPr>
          <w:rFonts w:ascii="Arial Black" w:hAnsi="Arial Black"/>
          <w:b/>
        </w:rPr>
        <w:tab/>
      </w:r>
      <w:r w:rsidR="008916E3" w:rsidRPr="003E068F">
        <w:rPr>
          <w:rFonts w:ascii="Arial Black" w:hAnsi="Arial Black"/>
          <w:b/>
        </w:rPr>
        <w:t xml:space="preserve">Aroser Allee 72-76 </w:t>
      </w:r>
    </w:p>
    <w:p w14:paraId="066B54FB" w14:textId="77777777" w:rsidR="008916E3" w:rsidRPr="003E068F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 Black" w:hAnsi="Arial Black"/>
        </w:rPr>
      </w:pPr>
    </w:p>
    <w:p w14:paraId="65ECBC34" w14:textId="4225884A" w:rsidR="00693597" w:rsidRDefault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 w:rsidRPr="003E068F">
        <w:rPr>
          <w:rFonts w:ascii="Arial Black" w:hAnsi="Arial Black"/>
        </w:rPr>
        <w:tab/>
        <w:t>13407   Berlin</w:t>
      </w:r>
      <w:r w:rsidRPr="003E068F">
        <w:rPr>
          <w:rFonts w:ascii="Arial" w:hAnsi="Arial"/>
          <w:sz w:val="24"/>
          <w:szCs w:val="22"/>
        </w:rPr>
        <w:t xml:space="preserve">  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4"/>
        </w:rPr>
        <w:br/>
      </w: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5A8C690F" w14:textId="77777777" w:rsidTr="00A677DB">
        <w:trPr>
          <w:cantSplit/>
          <w:trHeight w:val="116"/>
        </w:trPr>
        <w:tc>
          <w:tcPr>
            <w:tcW w:w="2640" w:type="dxa"/>
          </w:tcPr>
          <w:p w14:paraId="45FD12BF" w14:textId="110C7DE4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</w:p>
        </w:tc>
        <w:tc>
          <w:tcPr>
            <w:tcW w:w="6572" w:type="dxa"/>
            <w:shd w:val="clear" w:color="auto" w:fill="auto"/>
            <w:vAlign w:val="center"/>
          </w:tcPr>
          <w:p w14:paraId="229962B9" w14:textId="77777777" w:rsidR="003E068F" w:rsidRPr="003E068F" w:rsidRDefault="003E068F" w:rsidP="00D369AD">
            <w:pPr>
              <w:pStyle w:val="Kopfzeile"/>
              <w:rPr>
                <w:rFonts w:ascii="Arial Black" w:hAnsi="Arial Black"/>
                <w:sz w:val="18"/>
                <w:szCs w:val="14"/>
              </w:rPr>
            </w:pPr>
          </w:p>
          <w:p w14:paraId="18C50CE5" w14:textId="71A05E58" w:rsidR="000D4CE4" w:rsidRPr="003E068F" w:rsidRDefault="000E4E21" w:rsidP="00D369AD">
            <w:pPr>
              <w:pStyle w:val="Kopfzeile"/>
              <w:rPr>
                <w:rFonts w:ascii="Arial Black" w:hAnsi="Arial Black"/>
                <w:sz w:val="18"/>
                <w:szCs w:val="14"/>
              </w:rPr>
            </w:pPr>
            <w:r w:rsidRPr="003E068F">
              <w:rPr>
                <w:rFonts w:ascii="Arial Black" w:hAnsi="Arial Black" w:cs="Arial"/>
                <w:sz w:val="18"/>
                <w:szCs w:val="14"/>
              </w:rPr>
              <w:t>Vergabe von Beschaffu</w:t>
            </w:r>
            <w:r w:rsidRPr="00124DBF">
              <w:rPr>
                <w:rFonts w:ascii="Arial Black" w:hAnsi="Arial Black" w:cs="Arial"/>
                <w:sz w:val="18"/>
                <w:szCs w:val="14"/>
              </w:rPr>
              <w:t xml:space="preserve">ng </w:t>
            </w:r>
            <w:r w:rsidR="00124DBF" w:rsidRPr="00124DBF">
              <w:rPr>
                <w:rFonts w:ascii="Arial Black" w:hAnsi="Arial Black" w:cs="Arial"/>
                <w:sz w:val="18"/>
                <w:szCs w:val="14"/>
              </w:rPr>
              <w:t xml:space="preserve">eines </w:t>
            </w:r>
            <w:r w:rsidRPr="00124DBF">
              <w:rPr>
                <w:rFonts w:ascii="Arial Black" w:hAnsi="Arial Black" w:cs="Arial"/>
                <w:sz w:val="18"/>
                <w:szCs w:val="14"/>
              </w:rPr>
              <w:t>Lea</w:t>
            </w:r>
            <w:r w:rsidRPr="003E068F">
              <w:rPr>
                <w:rFonts w:ascii="Arial Black" w:hAnsi="Arial Black" w:cs="Arial"/>
                <w:sz w:val="18"/>
                <w:szCs w:val="14"/>
              </w:rPr>
              <w:t>sing-Dienstfahrzeuges V</w:t>
            </w:r>
            <w:r w:rsidR="00124DBF">
              <w:rPr>
                <w:rFonts w:ascii="Arial Black" w:hAnsi="Arial Black" w:cs="Arial"/>
                <w:sz w:val="18"/>
                <w:szCs w:val="14"/>
              </w:rPr>
              <w:t xml:space="preserve">W </w:t>
            </w:r>
            <w:r w:rsidR="00AE665A">
              <w:rPr>
                <w:rFonts w:ascii="Arial Black" w:hAnsi="Arial Black" w:cs="Arial"/>
                <w:sz w:val="18"/>
                <w:szCs w:val="14"/>
              </w:rPr>
              <w:t>ID.3 Neo Life</w:t>
            </w:r>
            <w:r w:rsidR="00D369AD" w:rsidRPr="003E068F">
              <w:rPr>
                <w:rFonts w:ascii="Arial Black" w:hAnsi="Arial Black" w:cs="Arial"/>
                <w:sz w:val="18"/>
                <w:szCs w:val="14"/>
              </w:rPr>
              <w:t xml:space="preserve"> nach</w:t>
            </w:r>
            <w:r w:rsidR="003E068F" w:rsidRPr="003E068F">
              <w:rPr>
                <w:rFonts w:ascii="Arial Black" w:hAnsi="Arial Black" w:cs="Arial"/>
                <w:sz w:val="18"/>
                <w:szCs w:val="14"/>
              </w:rPr>
              <w:t xml:space="preserve"> Volkswagen</w:t>
            </w:r>
            <w:r w:rsidR="00D369AD" w:rsidRPr="003E068F">
              <w:rPr>
                <w:rFonts w:ascii="Arial Black" w:hAnsi="Arial Black" w:cs="Arial"/>
                <w:sz w:val="18"/>
                <w:szCs w:val="14"/>
              </w:rPr>
              <w:t xml:space="preserve"> Konfigurationscode</w:t>
            </w:r>
            <w:r w:rsidR="00D00DC4">
              <w:rPr>
                <w:rFonts w:ascii="Arial Black" w:hAnsi="Arial Black" w:cs="Arial"/>
                <w:sz w:val="18"/>
                <w:szCs w:val="14"/>
              </w:rPr>
              <w:t xml:space="preserve">: </w:t>
            </w:r>
            <w:r w:rsidR="00AE665A">
              <w:rPr>
                <w:rFonts w:ascii="Arial Black" w:hAnsi="Arial Black" w:cs="Arial"/>
                <w:sz w:val="18"/>
                <w:szCs w:val="14"/>
              </w:rPr>
              <w:t>VZJY6BNM</w:t>
            </w:r>
          </w:p>
        </w:tc>
      </w:tr>
      <w:tr w:rsidR="000D4CE4" w:rsidRPr="0077134F" w14:paraId="68C4CDA6" w14:textId="77777777" w:rsidTr="00A677DB">
        <w:trPr>
          <w:cantSplit/>
          <w:trHeight w:val="115"/>
        </w:trPr>
        <w:tc>
          <w:tcPr>
            <w:tcW w:w="2640" w:type="dxa"/>
          </w:tcPr>
          <w:p w14:paraId="57A7434F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46CE05E4" w14:textId="77777777" w:rsidR="000D4CE4" w:rsidRPr="000E4E21" w:rsidRDefault="000D4CE4" w:rsidP="00A677DB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0D4CE4" w14:paraId="67FE7A3E" w14:textId="77777777" w:rsidTr="00A677DB">
        <w:trPr>
          <w:cantSplit/>
          <w:trHeight w:val="115"/>
        </w:trPr>
        <w:tc>
          <w:tcPr>
            <w:tcW w:w="2640" w:type="dxa"/>
          </w:tcPr>
          <w:p w14:paraId="611240A1" w14:textId="7F016CC9" w:rsidR="000D4CE4" w:rsidRPr="003E068F" w:rsidRDefault="00B14DD6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 w:rsidRPr="003E068F">
              <w:rPr>
                <w:rFonts w:ascii="Arial Black" w:hAnsi="Arial Black"/>
                <w:sz w:val="18"/>
              </w:rPr>
              <w:t>Vergabe</w:t>
            </w:r>
            <w:r w:rsidR="000D4CE4" w:rsidRPr="003E068F">
              <w:rPr>
                <w:rFonts w:ascii="Arial Black" w:hAnsi="Arial Black"/>
                <w:sz w:val="18"/>
              </w:rPr>
              <w:t xml:space="preserve"> </w:t>
            </w:r>
            <w:r w:rsidR="00663341" w:rsidRPr="003E068F">
              <w:rPr>
                <w:rFonts w:ascii="Arial Black" w:hAnsi="Arial Black"/>
                <w:sz w:val="18"/>
              </w:rPr>
              <w:t>-</w:t>
            </w:r>
            <w:r w:rsidR="000D4CE4" w:rsidRPr="003E068F">
              <w:rPr>
                <w:rFonts w:ascii="Arial Black" w:hAnsi="Arial Black"/>
                <w:sz w:val="18"/>
              </w:rPr>
              <w:t xml:space="preserve"> Nr. :</w:t>
            </w:r>
          </w:p>
        </w:tc>
        <w:tc>
          <w:tcPr>
            <w:tcW w:w="6572" w:type="dxa"/>
            <w:vAlign w:val="center"/>
          </w:tcPr>
          <w:p w14:paraId="14464CD6" w14:textId="232C6070" w:rsidR="000D4CE4" w:rsidRPr="003E068F" w:rsidRDefault="00B14DD6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  <w:highlight w:val="yellow"/>
                <w:u w:val="single"/>
              </w:rPr>
            </w:pPr>
            <w:r w:rsidRPr="003E068F">
              <w:rPr>
                <w:rFonts w:ascii="Arial Black" w:hAnsi="Arial Black"/>
                <w:sz w:val="18"/>
              </w:rPr>
              <w:t>V</w:t>
            </w:r>
            <w:r w:rsidR="000E4E21" w:rsidRPr="003E068F">
              <w:rPr>
                <w:rFonts w:ascii="Arial Black" w:hAnsi="Arial Black"/>
                <w:sz w:val="18"/>
              </w:rPr>
              <w:t>V</w:t>
            </w:r>
            <w:r w:rsidRPr="003E068F">
              <w:rPr>
                <w:rFonts w:ascii="Arial Black" w:hAnsi="Arial Black"/>
                <w:sz w:val="18"/>
              </w:rPr>
              <w:t>-</w:t>
            </w:r>
            <w:r w:rsidR="000E4E21" w:rsidRPr="003E068F">
              <w:rPr>
                <w:rFonts w:ascii="Arial Black" w:hAnsi="Arial Black"/>
                <w:sz w:val="18"/>
              </w:rPr>
              <w:t>FZ</w:t>
            </w:r>
            <w:r w:rsidRPr="003E068F">
              <w:rPr>
                <w:rFonts w:ascii="Arial Black" w:hAnsi="Arial Black"/>
                <w:sz w:val="18"/>
              </w:rPr>
              <w:t>-202</w:t>
            </w:r>
            <w:r w:rsidR="00124DBF">
              <w:rPr>
                <w:rFonts w:ascii="Arial Black" w:hAnsi="Arial Black"/>
                <w:sz w:val="18"/>
              </w:rPr>
              <w:t>6</w:t>
            </w:r>
            <w:r w:rsidRPr="003E068F">
              <w:rPr>
                <w:rFonts w:ascii="Arial Black" w:hAnsi="Arial Black"/>
                <w:sz w:val="18"/>
              </w:rPr>
              <w:t>-</w:t>
            </w:r>
            <w:r w:rsidR="009165EA">
              <w:rPr>
                <w:rFonts w:ascii="Arial Black" w:hAnsi="Arial Black"/>
                <w:sz w:val="18"/>
              </w:rPr>
              <w:t>1</w:t>
            </w:r>
            <w:r w:rsidR="00AE665A">
              <w:rPr>
                <w:rFonts w:ascii="Arial Black" w:hAnsi="Arial Black"/>
                <w:sz w:val="18"/>
              </w:rPr>
              <w:t>6</w:t>
            </w:r>
          </w:p>
        </w:tc>
      </w:tr>
    </w:tbl>
    <w:p w14:paraId="28A487D3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28D1856B" w14:textId="045360E2" w:rsid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    </w:t>
      </w:r>
      <w:r w:rsidR="00115F72" w:rsidRPr="00115F72">
        <w:rPr>
          <w:rFonts w:ascii="Arial" w:hAnsi="Arial"/>
        </w:rPr>
        <w:t>Vivantes</w:t>
      </w:r>
      <w:r w:rsidR="00AE665A">
        <w:rPr>
          <w:rFonts w:ascii="Arial" w:hAnsi="Arial"/>
        </w:rPr>
        <w:t xml:space="preserve"> Netzwerk für Gesundheit</w:t>
      </w:r>
      <w:r w:rsidR="00872DF3">
        <w:rPr>
          <w:rFonts w:ascii="Arial" w:hAnsi="Arial"/>
        </w:rPr>
        <w:t xml:space="preserve"> GmbH</w:t>
      </w:r>
    </w:p>
    <w:p w14:paraId="08F832AA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Zuschlagsfrist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07010">
        <w:rPr>
          <w:rFonts w:ascii="Arial" w:hAnsi="Arial"/>
          <w:sz w:val="18"/>
        </w:rPr>
        <w:t xml:space="preserve"> (Bindefrist</w:t>
      </w:r>
      <w:r w:rsidR="00607010" w:rsidRPr="00BE7F7F">
        <w:rPr>
          <w:rFonts w:ascii="Arial" w:hAnsi="Arial"/>
          <w:sz w:val="18"/>
        </w:rPr>
        <w:t>)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34BC609A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>esteht aus folgenden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115F72">
        <w:rPr>
          <w:rFonts w:ascii="Arial Black" w:hAnsi="Arial Black"/>
          <w:color w:val="000000"/>
          <w:sz w:val="18"/>
        </w:rPr>
        <w:t xml:space="preserve">be-     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39D2BA4E" w14:textId="64D0E230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(Leistungs</w:t>
      </w:r>
      <w:r w:rsidR="00D369AD">
        <w:rPr>
          <w:szCs w:val="18"/>
        </w:rPr>
        <w:t>katalog inkl. Preisangaben</w:t>
      </w:r>
      <w:r w:rsidRPr="00842F0E">
        <w:rPr>
          <w:szCs w:val="18"/>
        </w:rPr>
        <w:t>, Anlagen</w:t>
      </w:r>
      <w:r w:rsidR="00D369AD">
        <w:rPr>
          <w:szCs w:val="18"/>
        </w:rPr>
        <w:t xml:space="preserve"> und der </w:t>
      </w:r>
      <w:r w:rsidRPr="00842F0E">
        <w:rPr>
          <w:szCs w:val="18"/>
        </w:rPr>
        <w:t>Ver</w:t>
      </w:r>
      <w:r w:rsidR="00D369AD">
        <w:rPr>
          <w:szCs w:val="18"/>
        </w:rPr>
        <w:t>gaberecht</w:t>
      </w:r>
      <w:r w:rsidR="00E25014">
        <w:rPr>
          <w:szCs w:val="18"/>
        </w:rPr>
        <w:t>sdokumentation)</w:t>
      </w:r>
      <w:r w:rsidR="00D369AD">
        <w:rPr>
          <w:szCs w:val="18"/>
        </w:rPr>
        <w:t>.</w:t>
      </w:r>
    </w:p>
    <w:p w14:paraId="64420B50" w14:textId="165A97AA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>das Angebot des Bieters (inkl. sämtlicher geforderter Angaben, Nachweise und Eigenerklärungen zur</w:t>
      </w:r>
      <w:r w:rsidR="000E4E21">
        <w:rPr>
          <w:rFonts w:ascii="Arial" w:hAnsi="Arial"/>
          <w:sz w:val="18"/>
          <w:szCs w:val="18"/>
        </w:rPr>
        <w:t xml:space="preserve"> </w:t>
      </w:r>
      <w:r w:rsidRPr="00842F0E">
        <w:rPr>
          <w:rFonts w:ascii="Arial" w:hAnsi="Arial"/>
          <w:sz w:val="18"/>
          <w:szCs w:val="18"/>
        </w:rPr>
        <w:t>Eignung)</w:t>
      </w:r>
    </w:p>
    <w:p w14:paraId="54B8F91E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5739D3CE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607F72DB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1466206A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18637C4B" w14:textId="77777777" w:rsidTr="00226EC7">
        <w:trPr>
          <w:trHeight w:val="328"/>
        </w:trPr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2CF648B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5075E2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76466" w14:textId="77777777" w:rsidR="00BE7F7F" w:rsidRPr="0089167D" w:rsidRDefault="008A1829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  <w:bookmarkEnd w:id="1"/>
          </w:p>
        </w:tc>
      </w:tr>
      <w:tr w:rsidR="00BE7F7F" w:rsidRPr="00226EC7" w14:paraId="32BB1539" w14:textId="77777777" w:rsidTr="00226EC7">
        <w:trPr>
          <w:trHeight w:val="82"/>
        </w:trPr>
        <w:tc>
          <w:tcPr>
            <w:tcW w:w="958" w:type="dxa"/>
            <w:shd w:val="clear" w:color="auto" w:fill="auto"/>
          </w:tcPr>
          <w:p w14:paraId="3BA3F78D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5CBFCE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3704AC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1BA763E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E2A0446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2BFBB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B23BA7" w14:textId="77777777" w:rsidR="00BE7F7F" w:rsidRPr="008A1829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A1829">
              <w:rPr>
                <w:rFonts w:ascii="Arial" w:hAnsi="Arial"/>
                <w:bCs/>
                <w:sz w:val="22"/>
                <w:szCs w:val="22"/>
              </w:rP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BE7F7F" w:rsidRPr="00226EC7" w14:paraId="71113A11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7FAFDCB8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B37635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CA905E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7CB7370C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3CED88C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5E63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E4365" w14:textId="77777777" w:rsidR="00BE7F7F" w:rsidRPr="008A1829" w:rsidRDefault="00C940E8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C4B2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B6891" w14:textId="77777777" w:rsidR="00BE7F7F" w:rsidRPr="008A1829" w:rsidRDefault="00226EC7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E7F7F" w:rsidRPr="00226EC7" w14:paraId="3E34B2A5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1BC7C64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ED355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E448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21BF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37E64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68E7A9C3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06B6489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AE0B5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4729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9167D">
              <w:rPr>
                <w:rFonts w:ascii="Arial" w:hAnsi="Arial"/>
                <w:bCs/>
                <w:sz w:val="22"/>
                <w:szCs w:val="22"/>
              </w:rP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shd w:val="clear" w:color="auto" w:fill="auto"/>
            <w:vAlign w:val="bottom"/>
          </w:tcPr>
          <w:p w14:paraId="7EC5CDB4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05715C1E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1A6886E4" w14:textId="77777777" w:rsidR="00BE7F7F" w:rsidRPr="008A1829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sz w:val="22"/>
          <w:szCs w:val="22"/>
          <w:u w:val="single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 w:rsidRPr="008A1829">
        <w:rPr>
          <w:rFonts w:ascii="Arial" w:hAnsi="Arial"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A1829">
        <w:rPr>
          <w:rFonts w:ascii="Arial" w:hAnsi="Arial"/>
          <w:sz w:val="24"/>
          <w:szCs w:val="24"/>
          <w:u w:val="single"/>
        </w:rPr>
        <w:instrText xml:space="preserve"> FORMTEXT </w:instrText>
      </w:r>
      <w:r w:rsidRPr="008A1829">
        <w:rPr>
          <w:rFonts w:ascii="Arial" w:hAnsi="Arial"/>
          <w:sz w:val="24"/>
          <w:szCs w:val="24"/>
          <w:u w:val="single"/>
        </w:rPr>
      </w:r>
      <w:r w:rsidRPr="008A1829">
        <w:rPr>
          <w:rFonts w:ascii="Arial" w:hAnsi="Arial"/>
          <w:sz w:val="24"/>
          <w:szCs w:val="24"/>
          <w:u w:val="single"/>
        </w:rPr>
        <w:fldChar w:fldCharType="separate"/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sz w:val="24"/>
          <w:szCs w:val="24"/>
          <w:u w:val="single"/>
        </w:rPr>
        <w:fldChar w:fldCharType="end"/>
      </w:r>
    </w:p>
    <w:p w14:paraId="370BA5A1" w14:textId="361AEDE7" w:rsidR="00693597" w:rsidRPr="00BE7F7F" w:rsidRDefault="00BE7F7F" w:rsidP="00BE7F7F">
      <w:pPr>
        <w:pStyle w:val="Fuzeile"/>
        <w:rPr>
          <w:b/>
          <w:sz w:val="16"/>
          <w:szCs w:val="16"/>
        </w:rPr>
      </w:pPr>
      <w:r w:rsidRPr="00CC1284">
        <w:rPr>
          <w:rFonts w:ascii="Arial" w:hAnsi="Arial"/>
          <w:b/>
          <w:sz w:val="16"/>
          <w:szCs w:val="16"/>
        </w:rPr>
        <w:t xml:space="preserve">    Unterschrift des Vertretungsberechtigten in Textform (§ 126b BGB)</w:t>
      </w:r>
      <w:r w:rsidR="00693597" w:rsidRPr="00EE7820">
        <w:rPr>
          <w:color w:val="000000"/>
        </w:rPr>
        <w:tab/>
      </w:r>
    </w:p>
    <w:p w14:paraId="54DDF24B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61A51B29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638B0" w14:textId="77777777" w:rsidR="00206A2B" w:rsidRDefault="00206A2B">
      <w:r>
        <w:separator/>
      </w:r>
    </w:p>
  </w:endnote>
  <w:endnote w:type="continuationSeparator" w:id="0">
    <w:p w14:paraId="3F774BBC" w14:textId="77777777" w:rsidR="00206A2B" w:rsidRDefault="0020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7199" w14:textId="77777777" w:rsidR="0009409F" w:rsidRDefault="0009409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291E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95F97" w14:textId="77777777" w:rsidR="0009409F" w:rsidRDefault="0009409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D011" w14:textId="77777777" w:rsidR="00206A2B" w:rsidRDefault="00206A2B">
      <w:r>
        <w:separator/>
      </w:r>
    </w:p>
  </w:footnote>
  <w:footnote w:type="continuationSeparator" w:id="0">
    <w:p w14:paraId="2E75394C" w14:textId="77777777" w:rsidR="00206A2B" w:rsidRDefault="00206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B283" w14:textId="77777777" w:rsidR="0009409F" w:rsidRDefault="0009409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7F49A" w14:textId="2AF931CB" w:rsidR="0054757D" w:rsidRPr="00D055F6" w:rsidRDefault="0054757D" w:rsidP="0054757D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24"/>
        <w:szCs w:val="24"/>
        <w:u w:val="single"/>
      </w:rPr>
    </w:pPr>
    <w:r w:rsidRPr="00071550">
      <w:rPr>
        <w:rFonts w:ascii="Arial Black" w:hAnsi="Arial Black"/>
        <w:sz w:val="40"/>
        <w:szCs w:val="40"/>
        <w:u w:val="single"/>
      </w:rPr>
      <w:t>Angebot</w:t>
    </w:r>
    <w:r w:rsidRPr="00D823BC">
      <w:rPr>
        <w:rFonts w:ascii="Arial Black" w:hAnsi="Arial Black"/>
        <w:sz w:val="32"/>
      </w:rPr>
      <w:t xml:space="preserve">                                                              </w:t>
    </w:r>
    <w:r w:rsidRPr="00D055F6">
      <w:rPr>
        <w:rFonts w:ascii="Arial Black" w:hAnsi="Arial Black"/>
        <w:sz w:val="24"/>
        <w:szCs w:val="24"/>
        <w:u w:val="single"/>
      </w:rPr>
      <w:t xml:space="preserve">Anlage </w:t>
    </w:r>
    <w:r w:rsidR="00675371">
      <w:rPr>
        <w:rFonts w:ascii="Arial Black" w:hAnsi="Arial Black"/>
        <w:sz w:val="24"/>
        <w:szCs w:val="24"/>
        <w:u w:val="single"/>
      </w:rPr>
      <w:t>1</w:t>
    </w:r>
  </w:p>
  <w:p w14:paraId="3CEF94B5" w14:textId="77777777" w:rsidR="00693597" w:rsidRPr="0054757D" w:rsidRDefault="00693597" w:rsidP="0054757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C8AD" w14:textId="77777777" w:rsidR="0009409F" w:rsidRDefault="0009409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16"/>
    <w:rsid w:val="00000770"/>
    <w:rsid w:val="00022E41"/>
    <w:rsid w:val="00035B16"/>
    <w:rsid w:val="0005454D"/>
    <w:rsid w:val="00082AE8"/>
    <w:rsid w:val="0009409F"/>
    <w:rsid w:val="000A27DC"/>
    <w:rsid w:val="000C0EE3"/>
    <w:rsid w:val="000D4CE4"/>
    <w:rsid w:val="000E4E21"/>
    <w:rsid w:val="00115F72"/>
    <w:rsid w:val="00124DBF"/>
    <w:rsid w:val="001574D1"/>
    <w:rsid w:val="001779DB"/>
    <w:rsid w:val="001A086F"/>
    <w:rsid w:val="00206A2B"/>
    <w:rsid w:val="00215927"/>
    <w:rsid w:val="00226EC7"/>
    <w:rsid w:val="00247C5A"/>
    <w:rsid w:val="002810C0"/>
    <w:rsid w:val="00293036"/>
    <w:rsid w:val="002A2CD0"/>
    <w:rsid w:val="002A6CAD"/>
    <w:rsid w:val="002D1284"/>
    <w:rsid w:val="00306471"/>
    <w:rsid w:val="00323BCF"/>
    <w:rsid w:val="00347E9E"/>
    <w:rsid w:val="00352413"/>
    <w:rsid w:val="003B5BD6"/>
    <w:rsid w:val="003C3D97"/>
    <w:rsid w:val="003E068F"/>
    <w:rsid w:val="003E27AE"/>
    <w:rsid w:val="003F43F1"/>
    <w:rsid w:val="0046093D"/>
    <w:rsid w:val="004C1D3A"/>
    <w:rsid w:val="004C28D0"/>
    <w:rsid w:val="004D7CF2"/>
    <w:rsid w:val="004F6BB1"/>
    <w:rsid w:val="005118B3"/>
    <w:rsid w:val="0054757D"/>
    <w:rsid w:val="00557C14"/>
    <w:rsid w:val="00566714"/>
    <w:rsid w:val="005A7F3A"/>
    <w:rsid w:val="005D0DA1"/>
    <w:rsid w:val="00607010"/>
    <w:rsid w:val="00630304"/>
    <w:rsid w:val="00630A72"/>
    <w:rsid w:val="00653E13"/>
    <w:rsid w:val="00663341"/>
    <w:rsid w:val="00675371"/>
    <w:rsid w:val="00693597"/>
    <w:rsid w:val="006B06EA"/>
    <w:rsid w:val="006B5548"/>
    <w:rsid w:val="006C326E"/>
    <w:rsid w:val="006D0381"/>
    <w:rsid w:val="00703028"/>
    <w:rsid w:val="0072605E"/>
    <w:rsid w:val="0073792F"/>
    <w:rsid w:val="007464DB"/>
    <w:rsid w:val="00763C4A"/>
    <w:rsid w:val="00770A17"/>
    <w:rsid w:val="0077134F"/>
    <w:rsid w:val="00791924"/>
    <w:rsid w:val="00820D08"/>
    <w:rsid w:val="008230A1"/>
    <w:rsid w:val="0083180F"/>
    <w:rsid w:val="00836117"/>
    <w:rsid w:val="00836796"/>
    <w:rsid w:val="00842F0E"/>
    <w:rsid w:val="00872DF3"/>
    <w:rsid w:val="008916E3"/>
    <w:rsid w:val="008A1829"/>
    <w:rsid w:val="008C74AC"/>
    <w:rsid w:val="008F0F09"/>
    <w:rsid w:val="00903DC1"/>
    <w:rsid w:val="00914438"/>
    <w:rsid w:val="009165EA"/>
    <w:rsid w:val="00945CE8"/>
    <w:rsid w:val="00954939"/>
    <w:rsid w:val="0098148A"/>
    <w:rsid w:val="009D0DD8"/>
    <w:rsid w:val="009F188C"/>
    <w:rsid w:val="009F500E"/>
    <w:rsid w:val="00A2001E"/>
    <w:rsid w:val="00A63394"/>
    <w:rsid w:val="00A677DB"/>
    <w:rsid w:val="00AA029F"/>
    <w:rsid w:val="00AB575F"/>
    <w:rsid w:val="00AE33C4"/>
    <w:rsid w:val="00AE665A"/>
    <w:rsid w:val="00AF0AE1"/>
    <w:rsid w:val="00B14DD6"/>
    <w:rsid w:val="00BD6B9A"/>
    <w:rsid w:val="00BE4FA1"/>
    <w:rsid w:val="00BE7F7F"/>
    <w:rsid w:val="00C20763"/>
    <w:rsid w:val="00C3702E"/>
    <w:rsid w:val="00C81DCF"/>
    <w:rsid w:val="00C85152"/>
    <w:rsid w:val="00C940E8"/>
    <w:rsid w:val="00CB31DF"/>
    <w:rsid w:val="00D00DC4"/>
    <w:rsid w:val="00D11666"/>
    <w:rsid w:val="00D369AD"/>
    <w:rsid w:val="00D958C5"/>
    <w:rsid w:val="00E25014"/>
    <w:rsid w:val="00E40B6C"/>
    <w:rsid w:val="00E53C79"/>
    <w:rsid w:val="00E61573"/>
    <w:rsid w:val="00E75113"/>
    <w:rsid w:val="00E944E1"/>
    <w:rsid w:val="00EC6DB8"/>
    <w:rsid w:val="00ED3081"/>
    <w:rsid w:val="00EE7820"/>
    <w:rsid w:val="00F12117"/>
    <w:rsid w:val="00F31CE2"/>
    <w:rsid w:val="00F571B8"/>
    <w:rsid w:val="00F619B0"/>
    <w:rsid w:val="00F95E86"/>
    <w:rsid w:val="00FA144C"/>
    <w:rsid w:val="00FD3F83"/>
    <w:rsid w:val="00FD5872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E3C3756"/>
  <w15:chartTrackingRefBased/>
  <w15:docId w15:val="{FBF65FDD-DC42-4617-BBB1-6D407009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  <w:style w:type="paragraph" w:styleId="Sprechblasentext">
    <w:name w:val="Balloon Text"/>
    <w:basedOn w:val="Standard"/>
    <w:link w:val="SprechblasentextZchn"/>
    <w:rsid w:val="00226EC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226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Ortner, Jana</cp:lastModifiedBy>
  <cp:revision>10</cp:revision>
  <cp:lastPrinted>2025-11-07T11:40:00Z</cp:lastPrinted>
  <dcterms:created xsi:type="dcterms:W3CDTF">2025-11-13T12:17:00Z</dcterms:created>
  <dcterms:modified xsi:type="dcterms:W3CDTF">2026-05-29T05:31:00Z</dcterms:modified>
</cp:coreProperties>
</file>